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C418B2" w14:textId="77777777" w:rsidR="00FB73C2" w:rsidRDefault="00FB73C2" w:rsidP="00FB73C2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Robert SPRYGGE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0AF44F11" w14:textId="77777777" w:rsidR="00FB73C2" w:rsidRDefault="00FB73C2" w:rsidP="00FB73C2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Solihul</w:t>
      </w:r>
      <w:proofErr w:type="spellEnd"/>
      <w:r>
        <w:rPr>
          <w:rFonts w:ascii="Times New Roman" w:hAnsi="Times New Roman" w:cs="Times New Roman"/>
        </w:rPr>
        <w:t>, Warwickshire. Smith.</w:t>
      </w:r>
    </w:p>
    <w:p w14:paraId="5989EFF4" w14:textId="77777777" w:rsidR="00FB73C2" w:rsidRDefault="00FB73C2" w:rsidP="00FB73C2">
      <w:pPr>
        <w:jc w:val="both"/>
        <w:rPr>
          <w:rFonts w:ascii="Times New Roman" w:hAnsi="Times New Roman" w:cs="Times New Roman"/>
        </w:rPr>
      </w:pPr>
    </w:p>
    <w:p w14:paraId="1BC74700" w14:textId="77777777" w:rsidR="00FB73C2" w:rsidRDefault="00FB73C2" w:rsidP="00FB73C2">
      <w:pPr>
        <w:jc w:val="both"/>
        <w:rPr>
          <w:rFonts w:ascii="Times New Roman" w:hAnsi="Times New Roman" w:cs="Times New Roman"/>
        </w:rPr>
      </w:pPr>
    </w:p>
    <w:p w14:paraId="46FB78EE" w14:textId="77777777" w:rsidR="00FB73C2" w:rsidRDefault="00FB73C2" w:rsidP="00FB73C2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Humphrey Man(q.v.) brought a plaint of debt against him and Hugh Michell</w:t>
      </w:r>
    </w:p>
    <w:p w14:paraId="385B2990" w14:textId="77777777" w:rsidR="00FB73C2" w:rsidRDefault="00FB73C2" w:rsidP="00FB73C2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of Knowle(q.v.).</w:t>
      </w:r>
    </w:p>
    <w:p w14:paraId="1C5650C2" w14:textId="77777777" w:rsidR="00FB73C2" w:rsidRDefault="00FB73C2" w:rsidP="00FB73C2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E57C4A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3664D4FB" w14:textId="77777777" w:rsidR="00FB73C2" w:rsidRDefault="00FB73C2" w:rsidP="00FB73C2">
      <w:pPr>
        <w:jc w:val="both"/>
        <w:rPr>
          <w:rFonts w:ascii="Times New Roman" w:hAnsi="Times New Roman" w:cs="Times New Roman"/>
        </w:rPr>
      </w:pPr>
    </w:p>
    <w:p w14:paraId="554B64FE" w14:textId="77777777" w:rsidR="00FB73C2" w:rsidRDefault="00FB73C2" w:rsidP="00FB73C2">
      <w:pPr>
        <w:jc w:val="both"/>
        <w:rPr>
          <w:rFonts w:ascii="Times New Roman" w:hAnsi="Times New Roman" w:cs="Times New Roman"/>
        </w:rPr>
      </w:pPr>
    </w:p>
    <w:p w14:paraId="486E4CE0" w14:textId="77777777" w:rsidR="00FB73C2" w:rsidRDefault="00FB73C2" w:rsidP="00FB73C2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31 March 2018</w:t>
      </w:r>
    </w:p>
    <w:p w14:paraId="1AFE082D" w14:textId="77777777" w:rsidR="006B2F86" w:rsidRPr="00E71FC3" w:rsidRDefault="00FB73C2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97698B" w14:textId="77777777" w:rsidR="00FB73C2" w:rsidRDefault="00FB73C2" w:rsidP="00E71FC3">
      <w:r>
        <w:separator/>
      </w:r>
    </w:p>
  </w:endnote>
  <w:endnote w:type="continuationSeparator" w:id="0">
    <w:p w14:paraId="27AAE8CB" w14:textId="77777777" w:rsidR="00FB73C2" w:rsidRDefault="00FB73C2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58B5CA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8C6EA8" w14:textId="77777777" w:rsidR="00FB73C2" w:rsidRDefault="00FB73C2" w:rsidP="00E71FC3">
      <w:r>
        <w:separator/>
      </w:r>
    </w:p>
  </w:footnote>
  <w:footnote w:type="continuationSeparator" w:id="0">
    <w:p w14:paraId="543BD825" w14:textId="77777777" w:rsidR="00FB73C2" w:rsidRDefault="00FB73C2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73C2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B7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78030E"/>
  <w15:chartTrackingRefBased/>
  <w15:docId w15:val="{74C77A34-95D3-4CE2-9B65-1116BB7BB1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B73C2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FB73C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47</Words>
  <Characters>271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2018-04-03T20:28:00Z</dcterms:created>
  <dcterms:modified xsi:type="dcterms:W3CDTF">2018-04-03T20:28:00Z</dcterms:modified>
</cp:coreProperties>
</file>